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2E0" w:rsidRDefault="000972E0" w:rsidP="000972E0">
      <w:pPr>
        <w:pStyle w:val="NoSpacing"/>
      </w:pPr>
      <w:r>
        <w:rPr>
          <w:u w:val="single"/>
        </w:rPr>
        <w:t>William SPYNKE</w:t>
      </w:r>
      <w:r>
        <w:t xml:space="preserve">       (fl.1450)</w:t>
      </w:r>
    </w:p>
    <w:p w:rsidR="000972E0" w:rsidRDefault="000972E0" w:rsidP="000972E0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Labourer.</w:t>
      </w:r>
      <w:proofErr w:type="gramEnd"/>
    </w:p>
    <w:p w:rsidR="000972E0" w:rsidRDefault="000972E0" w:rsidP="000972E0">
      <w:pPr>
        <w:pStyle w:val="NoSpacing"/>
      </w:pPr>
    </w:p>
    <w:p w:rsidR="000972E0" w:rsidRDefault="000972E0" w:rsidP="000972E0">
      <w:pPr>
        <w:pStyle w:val="NoSpacing"/>
      </w:pPr>
    </w:p>
    <w:p w:rsidR="000972E0" w:rsidRDefault="000972E0" w:rsidP="000972E0">
      <w:pPr>
        <w:pStyle w:val="NoSpacing"/>
      </w:pPr>
      <w:r>
        <w:tab/>
        <w:t>1450</w:t>
      </w:r>
      <w:r>
        <w:tab/>
        <w:t xml:space="preserve">Richard Hard of </w:t>
      </w:r>
      <w:proofErr w:type="gramStart"/>
      <w:r>
        <w:t>Norwich(</w:t>
      </w:r>
      <w:proofErr w:type="gramEnd"/>
      <w:r>
        <w:t>q.v.) and Thomas Hall of Norwich(q.v.) brought</w:t>
      </w:r>
    </w:p>
    <w:p w:rsidR="000972E0" w:rsidRDefault="000972E0" w:rsidP="000972E0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plaint of debt against him.</w:t>
      </w:r>
    </w:p>
    <w:p w:rsidR="000972E0" w:rsidRDefault="000972E0" w:rsidP="000972E0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0972E0" w:rsidRDefault="000972E0" w:rsidP="000972E0">
      <w:pPr>
        <w:pStyle w:val="NoSpacing"/>
      </w:pPr>
    </w:p>
    <w:p w:rsidR="000972E0" w:rsidRDefault="000972E0" w:rsidP="000972E0">
      <w:pPr>
        <w:pStyle w:val="NoSpacing"/>
      </w:pPr>
    </w:p>
    <w:p w:rsidR="00E47068" w:rsidRPr="00C009D8" w:rsidRDefault="000972E0" w:rsidP="000972E0">
      <w:pPr>
        <w:pStyle w:val="NoSpacing"/>
      </w:pPr>
      <w:r>
        <w:t>20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2E0" w:rsidRDefault="000972E0" w:rsidP="00920DE3">
      <w:pPr>
        <w:spacing w:after="0" w:line="240" w:lineRule="auto"/>
      </w:pPr>
      <w:r>
        <w:separator/>
      </w:r>
    </w:p>
  </w:endnote>
  <w:endnote w:type="continuationSeparator" w:id="0">
    <w:p w:rsidR="000972E0" w:rsidRDefault="000972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2E0" w:rsidRDefault="000972E0" w:rsidP="00920DE3">
      <w:pPr>
        <w:spacing w:after="0" w:line="240" w:lineRule="auto"/>
      </w:pPr>
      <w:r>
        <w:separator/>
      </w:r>
    </w:p>
  </w:footnote>
  <w:footnote w:type="continuationSeparator" w:id="0">
    <w:p w:rsidR="000972E0" w:rsidRDefault="000972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2E0"/>
    <w:rsid w:val="000972E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72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72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2014-12-07T19:31:00Z</dcterms:created>
  <dcterms:modified xsi:type="dcterms:W3CDTF">2014-12-07T19:32:00Z</dcterms:modified>
</cp:coreProperties>
</file>